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57F3" w:rsidRDefault="006057F3" w:rsidP="006057F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Ellis SWERDERE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fl.1439)</w:t>
      </w:r>
    </w:p>
    <w:p w:rsidR="006057F3" w:rsidRDefault="006057F3" w:rsidP="006057F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057F3" w:rsidRDefault="006057F3" w:rsidP="006057F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057F3" w:rsidRDefault="006057F3" w:rsidP="006057F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 Oct.1439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Hatfield Broad Oak,</w:t>
      </w:r>
    </w:p>
    <w:p w:rsidR="006057F3" w:rsidRDefault="006057F3" w:rsidP="006057F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Essex, into lands held by the late Thomas </w:t>
      </w:r>
      <w:proofErr w:type="spellStart"/>
      <w:r>
        <w:rPr>
          <w:rFonts w:ascii="Times New Roman" w:hAnsi="Times New Roman" w:cs="Times New Roman"/>
          <w:sz w:val="24"/>
          <w:szCs w:val="24"/>
        </w:rPr>
        <w:t>Bataille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:rsidR="006057F3" w:rsidRDefault="006057F3" w:rsidP="006057F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294508">
          <w:rPr>
            <w:rStyle w:val="Hyperlink"/>
            <w:rFonts w:ascii="Times New Roman" w:hAnsi="Times New Roman" w:cs="Times New Roman"/>
            <w:sz w:val="24"/>
            <w:szCs w:val="24"/>
          </w:rPr>
          <w:t>www.inquisitionspostmortem.ac.uk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25-364)</w:t>
      </w:r>
    </w:p>
    <w:p w:rsidR="006057F3" w:rsidRDefault="006057F3" w:rsidP="006057F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057F3" w:rsidRDefault="006057F3" w:rsidP="006057F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6057F3" w:rsidRDefault="006057F3" w:rsidP="006057F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 October 2015</w:t>
      </w:r>
      <w:bookmarkStart w:id="0" w:name="_GoBack"/>
      <w:bookmarkEnd w:id="0"/>
    </w:p>
    <w:sectPr w:rsidR="00DD5B8A" w:rsidRPr="006057F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057F3" w:rsidRDefault="006057F3" w:rsidP="00564E3C">
      <w:pPr>
        <w:spacing w:after="0" w:line="240" w:lineRule="auto"/>
      </w:pPr>
      <w:r>
        <w:separator/>
      </w:r>
    </w:p>
  </w:endnote>
  <w:endnote w:type="continuationSeparator" w:id="0">
    <w:p w:rsidR="006057F3" w:rsidRDefault="006057F3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6057F3">
      <w:rPr>
        <w:rFonts w:ascii="Times New Roman" w:hAnsi="Times New Roman" w:cs="Times New Roman"/>
        <w:noProof/>
        <w:sz w:val="24"/>
        <w:szCs w:val="24"/>
      </w:rPr>
      <w:t>4 October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057F3" w:rsidRDefault="006057F3" w:rsidP="00564E3C">
      <w:pPr>
        <w:spacing w:after="0" w:line="240" w:lineRule="auto"/>
      </w:pPr>
      <w:r>
        <w:separator/>
      </w:r>
    </w:p>
  </w:footnote>
  <w:footnote w:type="continuationSeparator" w:id="0">
    <w:p w:rsidR="006057F3" w:rsidRDefault="006057F3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57F3"/>
    <w:rsid w:val="00372DC6"/>
    <w:rsid w:val="00564E3C"/>
    <w:rsid w:val="006057F3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CFD40D"/>
  <w15:chartTrackingRefBased/>
  <w15:docId w15:val="{51463AF4-6EE4-494E-91BF-498A1F88F0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6057F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45</Words>
  <Characters>263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2015-10-04T20:44:00Z</dcterms:created>
  <dcterms:modified xsi:type="dcterms:W3CDTF">2015-10-04T20:44:00Z</dcterms:modified>
</cp:coreProperties>
</file>